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AF9" w:rsidRDefault="002E6AF9" w:rsidP="008F0BA3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2E6AF9" w:rsidRDefault="002E6AF9" w:rsidP="008F0B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2E6AF9" w:rsidRDefault="002E6AF9" w:rsidP="008F0BA3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2017г.</w:t>
      </w:r>
    </w:p>
    <w:p w:rsidR="002E6AF9" w:rsidRDefault="002E6AF9" w:rsidP="008F0BA3">
      <w:pPr>
        <w:jc w:val="center"/>
        <w:rPr>
          <w:sz w:val="28"/>
          <w:szCs w:val="28"/>
        </w:rPr>
      </w:pPr>
    </w:p>
    <w:tbl>
      <w:tblPr>
        <w:tblW w:w="159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1"/>
        <w:gridCol w:w="1417"/>
        <w:gridCol w:w="1266"/>
        <w:gridCol w:w="1081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2E6AF9">
        <w:tc>
          <w:tcPr>
            <w:tcW w:w="1561" w:type="dxa"/>
            <w:vMerge w:val="restart"/>
            <w:vAlign w:val="center"/>
          </w:tcPr>
          <w:p w:rsidR="002E6AF9" w:rsidRDefault="002E6AF9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vAlign w:val="center"/>
          </w:tcPr>
          <w:p w:rsidR="002E6AF9" w:rsidRDefault="002E6AF9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8" w:type="dxa"/>
            <w:gridSpan w:val="4"/>
            <w:vAlign w:val="center"/>
          </w:tcPr>
          <w:p w:rsidR="002E6AF9" w:rsidRDefault="002E6AF9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2E6AF9" w:rsidRDefault="002E6AF9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2E6AF9" w:rsidRDefault="002E6AF9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2E6AF9" w:rsidRDefault="002E6AF9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2E6AF9" w:rsidRDefault="002E6AF9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2E6AF9" w:rsidRDefault="002E6AF9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2E6AF9" w:rsidRDefault="002E6AF9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E6AF9">
        <w:tc>
          <w:tcPr>
            <w:tcW w:w="1561" w:type="dxa"/>
            <w:vMerge/>
            <w:vAlign w:val="center"/>
          </w:tcPr>
          <w:p w:rsidR="002E6AF9" w:rsidRDefault="002E6AF9" w:rsidP="007279BD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2E6AF9" w:rsidRDefault="002E6AF9" w:rsidP="007279BD">
            <w:pPr>
              <w:rPr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2E6AF9" w:rsidRPr="008B647A" w:rsidRDefault="002E6AF9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2E6AF9" w:rsidRPr="008B647A" w:rsidRDefault="002E6AF9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2E6AF9" w:rsidRPr="008B647A" w:rsidRDefault="002E6AF9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2E6AF9" w:rsidRPr="008B647A" w:rsidRDefault="002E6AF9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2E6AF9" w:rsidRPr="008B647A" w:rsidRDefault="002E6AF9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2E6AF9" w:rsidRPr="008B647A" w:rsidRDefault="002E6AF9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2E6AF9" w:rsidRPr="008B647A" w:rsidRDefault="002E6AF9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2E6AF9" w:rsidRDefault="002E6AF9" w:rsidP="007279BD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2E6AF9" w:rsidRDefault="002E6AF9" w:rsidP="007279BD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2E6AF9" w:rsidRDefault="002E6AF9" w:rsidP="007279BD">
            <w:pPr>
              <w:rPr>
                <w:lang w:eastAsia="en-US"/>
              </w:rPr>
            </w:pPr>
          </w:p>
        </w:tc>
      </w:tr>
      <w:tr w:rsidR="002E6AF9">
        <w:trPr>
          <w:trHeight w:val="1747"/>
        </w:trPr>
        <w:tc>
          <w:tcPr>
            <w:tcW w:w="1561" w:type="dxa"/>
          </w:tcPr>
          <w:p w:rsidR="002E6AF9" w:rsidRPr="008B647A" w:rsidRDefault="002E6AF9" w:rsidP="007279BD">
            <w:pPr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Королева О.Н.</w:t>
            </w:r>
          </w:p>
        </w:tc>
        <w:tc>
          <w:tcPr>
            <w:tcW w:w="1417" w:type="dxa"/>
          </w:tcPr>
          <w:p w:rsidR="002E6AF9" w:rsidRDefault="002E6AF9" w:rsidP="008B647A">
            <w:pPr>
              <w:jc w:val="center"/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</w:t>
            </w:r>
            <w:r w:rsidRPr="008B647A">
              <w:rPr>
                <w:color w:val="333333"/>
                <w:lang w:eastAsia="en-US"/>
              </w:rPr>
              <w:t>Еманже</w:t>
            </w:r>
          </w:p>
          <w:p w:rsidR="002E6AF9" w:rsidRPr="008B647A" w:rsidRDefault="002E6AF9" w:rsidP="008B647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линская </w:t>
            </w:r>
            <w:r w:rsidRPr="008B647A">
              <w:rPr>
                <w:color w:val="333333"/>
                <w:lang w:eastAsia="en-US"/>
              </w:rPr>
              <w:t>СОШ</w:t>
            </w:r>
            <w:r>
              <w:rPr>
                <w:color w:val="333333"/>
                <w:lang w:eastAsia="en-US"/>
              </w:rPr>
              <w:t>»</w:t>
            </w:r>
            <w:r w:rsidRPr="008B647A">
              <w:rPr>
                <w:color w:val="333333"/>
                <w:lang w:eastAsia="en-US"/>
              </w:rPr>
              <w:t xml:space="preserve"> </w:t>
            </w:r>
          </w:p>
        </w:tc>
        <w:tc>
          <w:tcPr>
            <w:tcW w:w="1266" w:type="dxa"/>
          </w:tcPr>
          <w:p w:rsidR="002E6AF9" w:rsidRDefault="002E6AF9" w:rsidP="007279BD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2E6AF9" w:rsidRDefault="002E6AF9" w:rsidP="007279BD">
            <w:pPr>
              <w:rPr>
                <w:lang w:eastAsia="en-US"/>
              </w:rPr>
            </w:pPr>
          </w:p>
          <w:p w:rsidR="002E6AF9" w:rsidRDefault="002E6AF9" w:rsidP="007279BD">
            <w:pPr>
              <w:rPr>
                <w:lang w:eastAsia="en-US"/>
              </w:rPr>
            </w:pPr>
            <w:r>
              <w:rPr>
                <w:lang w:eastAsia="en-US"/>
              </w:rPr>
              <w:t>2)  Земель-ный участок</w:t>
            </w:r>
          </w:p>
          <w:p w:rsidR="002E6AF9" w:rsidRDefault="002E6AF9" w:rsidP="007279BD">
            <w:pPr>
              <w:rPr>
                <w:lang w:eastAsia="en-US"/>
              </w:rPr>
            </w:pPr>
            <w:r>
              <w:rPr>
                <w:lang w:eastAsia="en-US"/>
              </w:rPr>
              <w:t>3) земельный садовый</w:t>
            </w:r>
          </w:p>
        </w:tc>
        <w:tc>
          <w:tcPr>
            <w:tcW w:w="1081" w:type="dxa"/>
          </w:tcPr>
          <w:p w:rsidR="002E6AF9" w:rsidRPr="008B647A" w:rsidRDefault="002E6AF9" w:rsidP="008F0BA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8B647A">
              <w:rPr>
                <w:color w:val="333333"/>
                <w:lang w:eastAsia="en-US"/>
              </w:rPr>
              <w:t>олевая</w:t>
            </w:r>
          </w:p>
          <w:p w:rsidR="002E6AF9" w:rsidRPr="008B647A" w:rsidRDefault="002E6AF9" w:rsidP="008F0BA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1/3 </w:t>
            </w:r>
          </w:p>
          <w:p w:rsidR="002E6AF9" w:rsidRDefault="002E6AF9" w:rsidP="008F0BA3">
            <w:pPr>
              <w:rPr>
                <w:color w:val="333333"/>
                <w:lang w:eastAsia="en-US"/>
              </w:rPr>
            </w:pPr>
          </w:p>
          <w:p w:rsidR="002E6AF9" w:rsidRPr="008B647A" w:rsidRDefault="002E6AF9" w:rsidP="008F0BA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8B647A">
              <w:rPr>
                <w:color w:val="333333"/>
                <w:lang w:eastAsia="en-US"/>
              </w:rPr>
              <w:t>олевая</w:t>
            </w:r>
          </w:p>
          <w:p w:rsidR="002E6AF9" w:rsidRDefault="002E6AF9" w:rsidP="008F0BA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1/3 </w:t>
            </w:r>
          </w:p>
          <w:p w:rsidR="002E6AF9" w:rsidRPr="00EE3C98" w:rsidRDefault="002E6AF9" w:rsidP="008F0BA3">
            <w:pPr>
              <w:rPr>
                <w:color w:val="333333"/>
                <w:sz w:val="22"/>
                <w:szCs w:val="22"/>
                <w:lang w:eastAsia="en-US"/>
              </w:rPr>
            </w:pPr>
            <w:r w:rsidRPr="00EE3C98">
              <w:rPr>
                <w:color w:val="333333"/>
                <w:sz w:val="22"/>
                <w:szCs w:val="22"/>
                <w:lang w:eastAsia="en-US"/>
              </w:rPr>
              <w:t>Индиви-дуальная</w:t>
            </w:r>
          </w:p>
        </w:tc>
        <w:tc>
          <w:tcPr>
            <w:tcW w:w="1080" w:type="dxa"/>
          </w:tcPr>
          <w:p w:rsidR="002E6AF9" w:rsidRPr="008B647A" w:rsidRDefault="002E6AF9" w:rsidP="007279BD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86,8</w:t>
            </w:r>
          </w:p>
          <w:p w:rsidR="002E6AF9" w:rsidRPr="008B647A" w:rsidRDefault="002E6AF9" w:rsidP="008B647A">
            <w:pPr>
              <w:jc w:val="center"/>
              <w:rPr>
                <w:color w:val="333333"/>
                <w:lang w:eastAsia="en-US"/>
              </w:rPr>
            </w:pPr>
          </w:p>
          <w:p w:rsidR="002E6AF9" w:rsidRPr="008B647A" w:rsidRDefault="002E6AF9" w:rsidP="008B647A">
            <w:pPr>
              <w:jc w:val="center"/>
              <w:rPr>
                <w:color w:val="333333"/>
                <w:lang w:eastAsia="en-US"/>
              </w:rPr>
            </w:pPr>
          </w:p>
          <w:p w:rsidR="002E6AF9" w:rsidRPr="008B647A" w:rsidRDefault="002E6AF9" w:rsidP="008B647A">
            <w:pPr>
              <w:jc w:val="center"/>
              <w:rPr>
                <w:color w:val="333333"/>
                <w:lang w:eastAsia="en-US"/>
              </w:rPr>
            </w:pPr>
          </w:p>
          <w:p w:rsidR="002E6AF9" w:rsidRDefault="002E6AF9" w:rsidP="00BD2175">
            <w:pPr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962</w:t>
            </w:r>
          </w:p>
          <w:p w:rsidR="002E6AF9" w:rsidRDefault="002E6AF9" w:rsidP="00BD2175">
            <w:pPr>
              <w:rPr>
                <w:color w:val="333333"/>
                <w:lang w:eastAsia="en-US"/>
              </w:rPr>
            </w:pPr>
          </w:p>
          <w:p w:rsidR="002E6AF9" w:rsidRDefault="002E6AF9" w:rsidP="00BD2175">
            <w:pPr>
              <w:rPr>
                <w:color w:val="333333"/>
                <w:lang w:eastAsia="en-US"/>
              </w:rPr>
            </w:pPr>
          </w:p>
          <w:p w:rsidR="002E6AF9" w:rsidRPr="008B647A" w:rsidRDefault="002E6AF9" w:rsidP="00BD217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400</w:t>
            </w:r>
          </w:p>
        </w:tc>
        <w:tc>
          <w:tcPr>
            <w:tcW w:w="971" w:type="dxa"/>
          </w:tcPr>
          <w:p w:rsidR="002E6AF9" w:rsidRPr="008B647A" w:rsidRDefault="002E6AF9" w:rsidP="008B647A">
            <w:pPr>
              <w:jc w:val="center"/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Россия</w:t>
            </w:r>
          </w:p>
          <w:p w:rsidR="002E6AF9" w:rsidRPr="008B647A" w:rsidRDefault="002E6AF9" w:rsidP="008B647A">
            <w:pPr>
              <w:jc w:val="center"/>
              <w:rPr>
                <w:color w:val="333333"/>
                <w:lang w:eastAsia="en-US"/>
              </w:rPr>
            </w:pPr>
          </w:p>
          <w:p w:rsidR="002E6AF9" w:rsidRPr="008B647A" w:rsidRDefault="002E6AF9" w:rsidP="008B647A">
            <w:pPr>
              <w:jc w:val="center"/>
              <w:rPr>
                <w:color w:val="333333"/>
                <w:lang w:eastAsia="en-US"/>
              </w:rPr>
            </w:pPr>
          </w:p>
          <w:p w:rsidR="002E6AF9" w:rsidRPr="008B647A" w:rsidRDefault="002E6AF9" w:rsidP="008B647A">
            <w:pPr>
              <w:jc w:val="center"/>
              <w:rPr>
                <w:color w:val="333333"/>
                <w:lang w:eastAsia="en-US"/>
              </w:rPr>
            </w:pPr>
          </w:p>
          <w:p w:rsidR="002E6AF9" w:rsidRDefault="002E6AF9" w:rsidP="0028519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</w:t>
            </w:r>
            <w:r w:rsidRPr="008B647A">
              <w:rPr>
                <w:color w:val="333333"/>
                <w:lang w:eastAsia="en-US"/>
              </w:rPr>
              <w:t>оссия</w:t>
            </w:r>
          </w:p>
          <w:p w:rsidR="002E6AF9" w:rsidRDefault="002E6AF9" w:rsidP="0028519E">
            <w:pPr>
              <w:rPr>
                <w:color w:val="333333"/>
                <w:lang w:eastAsia="en-US"/>
              </w:rPr>
            </w:pPr>
          </w:p>
          <w:p w:rsidR="002E6AF9" w:rsidRDefault="002E6AF9" w:rsidP="0028519E">
            <w:pPr>
              <w:rPr>
                <w:color w:val="333333"/>
                <w:lang w:eastAsia="en-US"/>
              </w:rPr>
            </w:pPr>
          </w:p>
          <w:p w:rsidR="002E6AF9" w:rsidRPr="008B647A" w:rsidRDefault="002E6AF9" w:rsidP="0028519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2E6AF9" w:rsidRDefault="002E6AF9" w:rsidP="007279BD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2E6AF9" w:rsidRPr="008B647A" w:rsidRDefault="002E6AF9" w:rsidP="0028519E">
            <w:pPr>
              <w:rPr>
                <w:color w:val="333333"/>
                <w:lang w:eastAsia="en-US"/>
              </w:rPr>
            </w:pPr>
          </w:p>
          <w:p w:rsidR="002E6AF9" w:rsidRPr="008B647A" w:rsidRDefault="002E6AF9" w:rsidP="007279BD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2E6AF9" w:rsidRPr="008B647A" w:rsidRDefault="002E6AF9" w:rsidP="0028519E">
            <w:pPr>
              <w:rPr>
                <w:color w:val="333333"/>
                <w:lang w:eastAsia="en-US"/>
              </w:rPr>
            </w:pPr>
          </w:p>
          <w:p w:rsidR="002E6AF9" w:rsidRPr="008B647A" w:rsidRDefault="002E6AF9" w:rsidP="008B647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2E6AF9" w:rsidRPr="008B647A" w:rsidRDefault="002E6AF9" w:rsidP="007279B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2E6AF9" w:rsidRPr="008B647A" w:rsidRDefault="002E6AF9" w:rsidP="007279BD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772712,72</w:t>
            </w:r>
          </w:p>
        </w:tc>
        <w:tc>
          <w:tcPr>
            <w:tcW w:w="1740" w:type="dxa"/>
          </w:tcPr>
          <w:p w:rsidR="002E6AF9" w:rsidRPr="008B647A" w:rsidRDefault="002E6AF9" w:rsidP="007279BD">
            <w:pPr>
              <w:rPr>
                <w:color w:val="333333"/>
                <w:lang w:val="en-US" w:eastAsia="en-US"/>
              </w:rPr>
            </w:pPr>
          </w:p>
        </w:tc>
      </w:tr>
      <w:tr w:rsidR="002E6AF9">
        <w:trPr>
          <w:trHeight w:val="839"/>
        </w:trPr>
        <w:tc>
          <w:tcPr>
            <w:tcW w:w="1561" w:type="dxa"/>
          </w:tcPr>
          <w:p w:rsidR="002E6AF9" w:rsidRDefault="002E6AF9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17" w:type="dxa"/>
          </w:tcPr>
          <w:p w:rsidR="002E6AF9" w:rsidRPr="008B647A" w:rsidRDefault="002E6AF9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-</w:t>
            </w:r>
          </w:p>
        </w:tc>
        <w:tc>
          <w:tcPr>
            <w:tcW w:w="1266" w:type="dxa"/>
          </w:tcPr>
          <w:p w:rsidR="002E6AF9" w:rsidRPr="008B647A" w:rsidRDefault="002E6AF9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1)З</w:t>
            </w:r>
            <w:r w:rsidRPr="008B647A">
              <w:rPr>
                <w:color w:val="800000"/>
                <w:lang w:eastAsia="en-US"/>
              </w:rPr>
              <w:t>еме-льный участок</w:t>
            </w:r>
          </w:p>
          <w:p w:rsidR="002E6AF9" w:rsidRPr="008B647A" w:rsidRDefault="002E6AF9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К</w:t>
            </w:r>
            <w:r w:rsidRPr="008B647A">
              <w:rPr>
                <w:color w:val="800000"/>
                <w:lang w:eastAsia="en-US"/>
              </w:rPr>
              <w:t>вартира</w:t>
            </w:r>
          </w:p>
        </w:tc>
        <w:tc>
          <w:tcPr>
            <w:tcW w:w="1081" w:type="dxa"/>
          </w:tcPr>
          <w:p w:rsidR="002E6AF9" w:rsidRPr="008B647A" w:rsidRDefault="002E6AF9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Общая долевая 1/3 </w:t>
            </w:r>
          </w:p>
          <w:p w:rsidR="002E6AF9" w:rsidRPr="008B647A" w:rsidRDefault="002E6AF9" w:rsidP="007279BD">
            <w:pPr>
              <w:rPr>
                <w:color w:val="800000"/>
                <w:lang w:eastAsia="en-US"/>
              </w:rPr>
            </w:pPr>
          </w:p>
          <w:p w:rsidR="002E6AF9" w:rsidRPr="008B647A" w:rsidRDefault="002E6AF9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</w:t>
            </w:r>
            <w:r w:rsidRPr="008B647A">
              <w:rPr>
                <w:color w:val="800000"/>
                <w:lang w:eastAsia="en-US"/>
              </w:rPr>
              <w:t>олевая</w:t>
            </w:r>
          </w:p>
          <w:p w:rsidR="002E6AF9" w:rsidRPr="008B647A" w:rsidRDefault="002E6AF9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1/3 </w:t>
            </w:r>
          </w:p>
        </w:tc>
        <w:tc>
          <w:tcPr>
            <w:tcW w:w="1080" w:type="dxa"/>
          </w:tcPr>
          <w:p w:rsidR="002E6AF9" w:rsidRPr="008B647A" w:rsidRDefault="002E6AF9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962</w:t>
            </w:r>
          </w:p>
          <w:p w:rsidR="002E6AF9" w:rsidRPr="008B647A" w:rsidRDefault="002E6AF9" w:rsidP="008B647A">
            <w:pPr>
              <w:jc w:val="center"/>
              <w:rPr>
                <w:color w:val="800000"/>
                <w:lang w:eastAsia="en-US"/>
              </w:rPr>
            </w:pPr>
          </w:p>
          <w:p w:rsidR="002E6AF9" w:rsidRPr="008B647A" w:rsidRDefault="002E6AF9" w:rsidP="008B647A">
            <w:pPr>
              <w:jc w:val="center"/>
              <w:rPr>
                <w:color w:val="800000"/>
                <w:lang w:eastAsia="en-US"/>
              </w:rPr>
            </w:pPr>
          </w:p>
          <w:p w:rsidR="002E6AF9" w:rsidRDefault="002E6AF9" w:rsidP="008B647A">
            <w:pPr>
              <w:jc w:val="center"/>
              <w:rPr>
                <w:color w:val="800000"/>
                <w:lang w:eastAsia="en-US"/>
              </w:rPr>
            </w:pPr>
          </w:p>
          <w:p w:rsidR="002E6AF9" w:rsidRPr="008B647A" w:rsidRDefault="002E6AF9" w:rsidP="008B647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86,8</w:t>
            </w:r>
          </w:p>
        </w:tc>
        <w:tc>
          <w:tcPr>
            <w:tcW w:w="971" w:type="dxa"/>
          </w:tcPr>
          <w:p w:rsidR="002E6AF9" w:rsidRPr="008B647A" w:rsidRDefault="002E6AF9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Россия</w:t>
            </w:r>
          </w:p>
          <w:p w:rsidR="002E6AF9" w:rsidRPr="008B647A" w:rsidRDefault="002E6AF9" w:rsidP="008B647A">
            <w:pPr>
              <w:jc w:val="center"/>
              <w:rPr>
                <w:color w:val="800000"/>
                <w:lang w:eastAsia="en-US"/>
              </w:rPr>
            </w:pPr>
          </w:p>
          <w:p w:rsidR="002E6AF9" w:rsidRPr="008B647A" w:rsidRDefault="002E6AF9" w:rsidP="008B647A">
            <w:pPr>
              <w:jc w:val="center"/>
              <w:rPr>
                <w:color w:val="800000"/>
                <w:lang w:eastAsia="en-US"/>
              </w:rPr>
            </w:pPr>
          </w:p>
          <w:p w:rsidR="002E6AF9" w:rsidRDefault="002E6AF9" w:rsidP="008B647A">
            <w:pPr>
              <w:jc w:val="center"/>
              <w:rPr>
                <w:color w:val="800000"/>
                <w:lang w:eastAsia="en-US"/>
              </w:rPr>
            </w:pPr>
          </w:p>
          <w:p w:rsidR="002E6AF9" w:rsidRPr="008B647A" w:rsidRDefault="002E6AF9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Россия</w:t>
            </w:r>
          </w:p>
          <w:p w:rsidR="002E6AF9" w:rsidRPr="008B647A" w:rsidRDefault="002E6AF9" w:rsidP="007279BD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2E6AF9" w:rsidRPr="00153F99" w:rsidRDefault="002E6AF9" w:rsidP="007279BD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2E6AF9" w:rsidRPr="00153F99" w:rsidRDefault="002E6AF9" w:rsidP="007279BD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2E6AF9" w:rsidRPr="00153F99" w:rsidRDefault="002E6AF9" w:rsidP="007279BD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2E6AF9" w:rsidRPr="008B647A" w:rsidRDefault="002E6AF9" w:rsidP="007279BD">
            <w:pPr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Автомобиль легковой</w:t>
            </w:r>
          </w:p>
          <w:p w:rsidR="002E6AF9" w:rsidRPr="0028519E" w:rsidRDefault="002E6AF9" w:rsidP="0028519E">
            <w:pPr>
              <w:pStyle w:val="ListParagraph"/>
              <w:ind w:left="45"/>
              <w:rPr>
                <w:color w:val="800000"/>
                <w:lang w:eastAsia="en-US"/>
              </w:rPr>
            </w:pPr>
            <w:r>
              <w:rPr>
                <w:lang w:eastAsia="en-US"/>
              </w:rPr>
              <w:t>Рено Логан</w:t>
            </w:r>
          </w:p>
        </w:tc>
        <w:tc>
          <w:tcPr>
            <w:tcW w:w="1740" w:type="dxa"/>
          </w:tcPr>
          <w:p w:rsidR="002E6AF9" w:rsidRPr="008B647A" w:rsidRDefault="002E6AF9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299054,64</w:t>
            </w:r>
          </w:p>
        </w:tc>
        <w:tc>
          <w:tcPr>
            <w:tcW w:w="1740" w:type="dxa"/>
          </w:tcPr>
          <w:p w:rsidR="002E6AF9" w:rsidRPr="008B647A" w:rsidRDefault="002E6AF9" w:rsidP="007279BD">
            <w:pPr>
              <w:rPr>
                <w:color w:val="800000"/>
                <w:lang w:eastAsia="en-US"/>
              </w:rPr>
            </w:pPr>
          </w:p>
        </w:tc>
      </w:tr>
    </w:tbl>
    <w:p w:rsidR="002E6AF9" w:rsidRPr="008F0BA3" w:rsidRDefault="002E6AF9" w:rsidP="00BD2175"/>
    <w:sectPr w:rsidR="002E6AF9" w:rsidRPr="008F0BA3" w:rsidSect="00BD2175">
      <w:pgSz w:w="16838" w:h="11906" w:orient="landscape"/>
      <w:pgMar w:top="709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B23E7"/>
    <w:multiLevelType w:val="hybridMultilevel"/>
    <w:tmpl w:val="91AE6C44"/>
    <w:lvl w:ilvl="0" w:tplc="E716BB6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BA3"/>
    <w:rsid w:val="0002342E"/>
    <w:rsid w:val="00053BCA"/>
    <w:rsid w:val="0007704D"/>
    <w:rsid w:val="00153F99"/>
    <w:rsid w:val="001A6DB6"/>
    <w:rsid w:val="001B7EAF"/>
    <w:rsid w:val="00244CD7"/>
    <w:rsid w:val="0028519E"/>
    <w:rsid w:val="002E6AF9"/>
    <w:rsid w:val="00355EB2"/>
    <w:rsid w:val="003C2CD9"/>
    <w:rsid w:val="00426853"/>
    <w:rsid w:val="00537E50"/>
    <w:rsid w:val="00640584"/>
    <w:rsid w:val="006439EA"/>
    <w:rsid w:val="00651D22"/>
    <w:rsid w:val="0066625D"/>
    <w:rsid w:val="006A7B0E"/>
    <w:rsid w:val="007279BD"/>
    <w:rsid w:val="00746103"/>
    <w:rsid w:val="007F0B5E"/>
    <w:rsid w:val="007F4BEC"/>
    <w:rsid w:val="008B647A"/>
    <w:rsid w:val="008F0BA3"/>
    <w:rsid w:val="0095641F"/>
    <w:rsid w:val="00A37700"/>
    <w:rsid w:val="00A912AB"/>
    <w:rsid w:val="00B373AA"/>
    <w:rsid w:val="00BD2175"/>
    <w:rsid w:val="00C97FAF"/>
    <w:rsid w:val="00CA60E9"/>
    <w:rsid w:val="00EE3C98"/>
    <w:rsid w:val="00F243DB"/>
    <w:rsid w:val="00F77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BA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F0BA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F0BA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44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</TotalTime>
  <Pages>1</Pages>
  <Words>151</Words>
  <Characters>866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2014-05-07T10:15:00Z</dcterms:created>
  <dcterms:modified xsi:type="dcterms:W3CDTF">2018-04-27T10:55:00Z</dcterms:modified>
</cp:coreProperties>
</file>